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D79" w:rsidRDefault="00242D79" w:rsidP="009235C9">
      <w:pPr>
        <w:jc w:val="center"/>
        <w:rPr>
          <w:b/>
          <w:sz w:val="36"/>
          <w:szCs w:val="36"/>
        </w:rPr>
      </w:pPr>
      <w:bookmarkStart w:id="0" w:name="_GoBack"/>
      <w:bookmarkEnd w:id="0"/>
      <w:r w:rsidRPr="007D4174">
        <w:rPr>
          <w:b/>
          <w:sz w:val="36"/>
          <w:szCs w:val="36"/>
        </w:rPr>
        <w:t>201</w:t>
      </w:r>
      <w:r>
        <w:rPr>
          <w:b/>
          <w:sz w:val="36"/>
          <w:szCs w:val="36"/>
        </w:rPr>
        <w:t>7</w:t>
      </w:r>
      <w:r w:rsidRPr="007D4174">
        <w:rPr>
          <w:rFonts w:hint="eastAsia"/>
          <w:b/>
          <w:sz w:val="36"/>
          <w:szCs w:val="36"/>
        </w:rPr>
        <w:t>年</w:t>
      </w:r>
      <w:r>
        <w:rPr>
          <w:rFonts w:hint="eastAsia"/>
          <w:b/>
          <w:sz w:val="36"/>
          <w:szCs w:val="36"/>
        </w:rPr>
        <w:t>网络工程师十二级以上</w:t>
      </w:r>
      <w:r w:rsidRPr="007D4174">
        <w:rPr>
          <w:rFonts w:hint="eastAsia"/>
          <w:b/>
          <w:sz w:val="36"/>
          <w:szCs w:val="36"/>
        </w:rPr>
        <w:t>岗位</w:t>
      </w:r>
      <w:r w:rsidRPr="005E488F">
        <w:rPr>
          <w:rFonts w:hint="eastAsia"/>
          <w:b/>
          <w:sz w:val="36"/>
          <w:szCs w:val="36"/>
        </w:rPr>
        <w:t>专业能力测试</w:t>
      </w:r>
      <w:r w:rsidRPr="007D4174">
        <w:rPr>
          <w:rFonts w:hint="eastAsia"/>
          <w:b/>
          <w:sz w:val="36"/>
          <w:szCs w:val="36"/>
        </w:rPr>
        <w:t>工作方案</w:t>
      </w:r>
    </w:p>
    <w:p w:rsidR="00242D79" w:rsidRPr="00B311B1" w:rsidRDefault="00242D79" w:rsidP="00B311B1">
      <w:pPr>
        <w:rPr>
          <w:b/>
          <w:sz w:val="36"/>
          <w:szCs w:val="36"/>
        </w:rPr>
      </w:pPr>
      <w:r>
        <w:rPr>
          <w:rFonts w:hint="eastAsia"/>
          <w:b/>
          <w:sz w:val="30"/>
          <w:szCs w:val="30"/>
        </w:rPr>
        <w:t>专业能力测试占总分</w:t>
      </w:r>
      <w:r>
        <w:rPr>
          <w:b/>
          <w:sz w:val="30"/>
          <w:szCs w:val="30"/>
        </w:rPr>
        <w:t>10%</w:t>
      </w:r>
    </w:p>
    <w:p w:rsidR="00242D79" w:rsidRPr="000E6AED" w:rsidRDefault="00242D79" w:rsidP="00770CB5">
      <w:pPr>
        <w:spacing w:line="500" w:lineRule="exact"/>
        <w:rPr>
          <w:sz w:val="24"/>
        </w:rPr>
      </w:pPr>
      <w:r w:rsidRPr="000E6AED">
        <w:rPr>
          <w:sz w:val="24"/>
        </w:rPr>
        <w:t xml:space="preserve">    </w:t>
      </w:r>
      <w:r w:rsidRPr="000E6AED">
        <w:rPr>
          <w:rFonts w:hint="eastAsia"/>
          <w:sz w:val="24"/>
        </w:rPr>
        <w:t>具体内容、要求和评分标准</w:t>
      </w:r>
    </w:p>
    <w:p w:rsidR="00242D79" w:rsidRPr="000E6AED" w:rsidRDefault="00242D79" w:rsidP="005E488F">
      <w:pPr>
        <w:spacing w:line="500" w:lineRule="exact"/>
        <w:rPr>
          <w:sz w:val="24"/>
        </w:rPr>
      </w:pPr>
      <w:r w:rsidRPr="000E6AED">
        <w:rPr>
          <w:sz w:val="24"/>
        </w:rPr>
        <w:t xml:space="preserve">    </w:t>
      </w:r>
      <w:r>
        <w:rPr>
          <w:rFonts w:hint="eastAsia"/>
          <w:sz w:val="24"/>
        </w:rPr>
        <w:t>实操内容</w:t>
      </w:r>
    </w:p>
    <w:p w:rsidR="00242D79" w:rsidRDefault="00242D79" w:rsidP="005E488F">
      <w:pPr>
        <w:spacing w:line="500" w:lineRule="exact"/>
        <w:rPr>
          <w:color w:val="000000"/>
          <w:sz w:val="24"/>
        </w:rPr>
      </w:pPr>
      <w:r w:rsidRPr="000E6AED">
        <w:rPr>
          <w:sz w:val="24"/>
        </w:rPr>
        <w:t xml:space="preserve">    </w:t>
      </w: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</w:t>
      </w:r>
      <w:r>
        <w:rPr>
          <w:rFonts w:hint="eastAsia"/>
          <w:color w:val="000000"/>
          <w:sz w:val="24"/>
        </w:rPr>
        <w:t>制作网线占</w:t>
      </w:r>
      <w:r>
        <w:rPr>
          <w:color w:val="000000"/>
          <w:sz w:val="24"/>
        </w:rPr>
        <w:t>30%</w:t>
      </w:r>
      <w:r>
        <w:rPr>
          <w:rFonts w:hint="eastAsia"/>
          <w:color w:val="000000"/>
          <w:sz w:val="24"/>
        </w:rPr>
        <w:t>；</w:t>
      </w:r>
    </w:p>
    <w:p w:rsidR="00242D79" w:rsidRPr="000E6AED" w:rsidRDefault="00242D79" w:rsidP="005E488F">
      <w:pPr>
        <w:spacing w:line="500" w:lineRule="exact"/>
        <w:rPr>
          <w:color w:val="000000"/>
          <w:sz w:val="24"/>
        </w:rPr>
      </w:pPr>
      <w:r>
        <w:rPr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2</w:t>
      </w:r>
      <w:r>
        <w:rPr>
          <w:rFonts w:hint="eastAsia"/>
          <w:color w:val="000000"/>
          <w:sz w:val="24"/>
        </w:rPr>
        <w:t>）配置交换机命令占</w:t>
      </w:r>
      <w:r>
        <w:rPr>
          <w:color w:val="000000"/>
          <w:sz w:val="24"/>
        </w:rPr>
        <w:t>70%</w:t>
      </w:r>
      <w:r>
        <w:rPr>
          <w:rFonts w:hint="eastAsia"/>
          <w:color w:val="000000"/>
          <w:sz w:val="24"/>
        </w:rPr>
        <w:t>。</w:t>
      </w:r>
    </w:p>
    <w:p w:rsidR="00242D79" w:rsidRPr="000E6AED" w:rsidRDefault="00242D79" w:rsidP="0050173D">
      <w:pPr>
        <w:spacing w:line="500" w:lineRule="exact"/>
        <w:ind w:firstLineChars="247" w:firstLine="31680"/>
        <w:rPr>
          <w:sz w:val="24"/>
        </w:rPr>
      </w:pPr>
      <w:r w:rsidRPr="000E6AED">
        <w:rPr>
          <w:sz w:val="24"/>
        </w:rPr>
        <w:t xml:space="preserve">2. </w:t>
      </w:r>
      <w:r>
        <w:rPr>
          <w:rFonts w:hint="eastAsia"/>
          <w:sz w:val="24"/>
        </w:rPr>
        <w:t>实操</w:t>
      </w:r>
      <w:r w:rsidRPr="000E6AED">
        <w:rPr>
          <w:rFonts w:hint="eastAsia"/>
          <w:sz w:val="24"/>
        </w:rPr>
        <w:t>时间：</w:t>
      </w:r>
      <w:r w:rsidRPr="000E6AED">
        <w:rPr>
          <w:sz w:val="24"/>
        </w:rPr>
        <w:t>20</w:t>
      </w:r>
      <w:r w:rsidRPr="000E6AED">
        <w:rPr>
          <w:rFonts w:hint="eastAsia"/>
          <w:sz w:val="24"/>
        </w:rPr>
        <w:t>分钟</w:t>
      </w:r>
      <w:r>
        <w:rPr>
          <w:sz w:val="24"/>
        </w:rPr>
        <w:t>.</w:t>
      </w:r>
    </w:p>
    <w:p w:rsidR="00242D79" w:rsidRPr="000E6AED" w:rsidRDefault="00242D79" w:rsidP="0050173D">
      <w:pPr>
        <w:spacing w:line="500" w:lineRule="exact"/>
        <w:ind w:firstLineChars="247" w:firstLine="31680"/>
        <w:rPr>
          <w:sz w:val="24"/>
        </w:rPr>
      </w:pPr>
    </w:p>
    <w:p w:rsidR="00242D79" w:rsidRPr="000E6AED" w:rsidRDefault="00242D79" w:rsidP="00871456">
      <w:pPr>
        <w:spacing w:line="500" w:lineRule="exact"/>
        <w:ind w:firstLineChars="247" w:firstLine="31680"/>
      </w:pPr>
      <w:r w:rsidRPr="000E6AED">
        <w:t xml:space="preserve">            </w:t>
      </w:r>
      <w:r>
        <w:t xml:space="preserve">   </w:t>
      </w:r>
      <w:r w:rsidRPr="000E6AED">
        <w:t xml:space="preserve">             </w:t>
      </w:r>
    </w:p>
    <w:sectPr w:rsidR="00242D79" w:rsidRPr="000E6AED" w:rsidSect="001C550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2D79" w:rsidRDefault="00242D79">
      <w:r>
        <w:separator/>
      </w:r>
    </w:p>
  </w:endnote>
  <w:endnote w:type="continuationSeparator" w:id="0">
    <w:p w:rsidR="00242D79" w:rsidRDefault="00242D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D79" w:rsidRDefault="00242D79" w:rsidP="00790C7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42D79" w:rsidRDefault="00242D7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D79" w:rsidRDefault="00242D79" w:rsidP="00790C7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242D79" w:rsidRDefault="00242D7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D79" w:rsidRDefault="00242D7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2D79" w:rsidRDefault="00242D79">
      <w:r>
        <w:separator/>
      </w:r>
    </w:p>
  </w:footnote>
  <w:footnote w:type="continuationSeparator" w:id="0">
    <w:p w:rsidR="00242D79" w:rsidRDefault="00242D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D79" w:rsidRDefault="00242D7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D79" w:rsidRDefault="00242D79" w:rsidP="0050173D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D79" w:rsidRDefault="00242D7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4174"/>
    <w:rsid w:val="00006179"/>
    <w:rsid w:val="000B5AF4"/>
    <w:rsid w:val="000E6AED"/>
    <w:rsid w:val="000F4789"/>
    <w:rsid w:val="001216A9"/>
    <w:rsid w:val="00132450"/>
    <w:rsid w:val="00133CF2"/>
    <w:rsid w:val="001C5507"/>
    <w:rsid w:val="00242D79"/>
    <w:rsid w:val="00243CE9"/>
    <w:rsid w:val="002457B6"/>
    <w:rsid w:val="002A5AFB"/>
    <w:rsid w:val="002E0433"/>
    <w:rsid w:val="00384DC6"/>
    <w:rsid w:val="003A66CF"/>
    <w:rsid w:val="003B3900"/>
    <w:rsid w:val="00422B6A"/>
    <w:rsid w:val="0050173D"/>
    <w:rsid w:val="00504968"/>
    <w:rsid w:val="00517AF4"/>
    <w:rsid w:val="00526C83"/>
    <w:rsid w:val="005658B8"/>
    <w:rsid w:val="005D1225"/>
    <w:rsid w:val="005E488F"/>
    <w:rsid w:val="006D3E45"/>
    <w:rsid w:val="006E7196"/>
    <w:rsid w:val="00710ABE"/>
    <w:rsid w:val="00770CB5"/>
    <w:rsid w:val="00785914"/>
    <w:rsid w:val="00790C7F"/>
    <w:rsid w:val="007B13AE"/>
    <w:rsid w:val="007B6B8B"/>
    <w:rsid w:val="007D4174"/>
    <w:rsid w:val="00871456"/>
    <w:rsid w:val="0089307C"/>
    <w:rsid w:val="00910CEC"/>
    <w:rsid w:val="009235C9"/>
    <w:rsid w:val="009C1356"/>
    <w:rsid w:val="009E4863"/>
    <w:rsid w:val="009E614B"/>
    <w:rsid w:val="00A85B0F"/>
    <w:rsid w:val="00AB37EB"/>
    <w:rsid w:val="00AE53A8"/>
    <w:rsid w:val="00B311B1"/>
    <w:rsid w:val="00B435F3"/>
    <w:rsid w:val="00BA1CDB"/>
    <w:rsid w:val="00C6594D"/>
    <w:rsid w:val="00C76A36"/>
    <w:rsid w:val="00C96D64"/>
    <w:rsid w:val="00CF635D"/>
    <w:rsid w:val="00D42821"/>
    <w:rsid w:val="00DA5BA8"/>
    <w:rsid w:val="00EA0D16"/>
    <w:rsid w:val="00F21AF0"/>
    <w:rsid w:val="00F930A5"/>
    <w:rsid w:val="00FD1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5507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B37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F635D"/>
    <w:rPr>
      <w:rFonts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AB37E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BA1C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A1CDB"/>
    <w:rPr>
      <w:rFonts w:cs="Times New Roman"/>
      <w:kern w:val="2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891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22</Words>
  <Characters>126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2015年马克思主义基本原理概论专业教师</dc:title>
  <dc:subject/>
  <dc:creator>微软用户</dc:creator>
  <cp:keywords/>
  <dc:description/>
  <cp:lastModifiedBy>lenovo</cp:lastModifiedBy>
  <cp:revision>4</cp:revision>
  <cp:lastPrinted>2003-06-28T10:06:00Z</cp:lastPrinted>
  <dcterms:created xsi:type="dcterms:W3CDTF">2017-04-26T01:23:00Z</dcterms:created>
  <dcterms:modified xsi:type="dcterms:W3CDTF">2017-04-26T08:30:00Z</dcterms:modified>
</cp:coreProperties>
</file>